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3EE19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BARBOUR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1622BEC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3BB382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62539A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Jul.1467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Jennys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Whittingslow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Shropshire(q.v.),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</w:p>
    <w:p w14:paraId="2E2E03F7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him,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Alcok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Stevyns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Thomas</w:t>
      </w:r>
    </w:p>
    <w:p w14:paraId="365AE1C3" w14:textId="77777777" w:rsidR="00E947A9" w:rsidRDefault="00E947A9" w:rsidP="00E947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Acton(q.v.), the executors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Gosenyll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touching a debt of </w:t>
      </w:r>
    </w:p>
    <w:p w14:paraId="5793D72C" w14:textId="77777777" w:rsidR="00E947A9" w:rsidRDefault="00E947A9" w:rsidP="00E94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40s.   (C.P.R. 1467-77 p.4)</w:t>
      </w:r>
    </w:p>
    <w:p w14:paraId="5DB28AF3" w14:textId="77777777" w:rsidR="00E947A9" w:rsidRDefault="00E947A9" w:rsidP="00E94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96F8F" w14:textId="77777777" w:rsidR="00E947A9" w:rsidRDefault="00E947A9" w:rsidP="00E947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898E47" w14:textId="77777777" w:rsidR="00E947A9" w:rsidRDefault="00E947A9" w:rsidP="00E947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2021</w:t>
      </w:r>
    </w:p>
    <w:p w14:paraId="0EA068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492B7" w14:textId="77777777" w:rsidR="00E947A9" w:rsidRDefault="00E947A9" w:rsidP="009139A6">
      <w:r>
        <w:separator/>
      </w:r>
    </w:p>
  </w:endnote>
  <w:endnote w:type="continuationSeparator" w:id="0">
    <w:p w14:paraId="41FB9DB3" w14:textId="77777777" w:rsidR="00E947A9" w:rsidRDefault="00E947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3AE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797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E0B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FC866" w14:textId="77777777" w:rsidR="00E947A9" w:rsidRDefault="00E947A9" w:rsidP="009139A6">
      <w:r>
        <w:separator/>
      </w:r>
    </w:p>
  </w:footnote>
  <w:footnote w:type="continuationSeparator" w:id="0">
    <w:p w14:paraId="46BEC82B" w14:textId="77777777" w:rsidR="00E947A9" w:rsidRDefault="00E947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5E8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ADF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E8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7A9"/>
    <w:rsid w:val="000666E0"/>
    <w:rsid w:val="002510B7"/>
    <w:rsid w:val="005C130B"/>
    <w:rsid w:val="00826F5C"/>
    <w:rsid w:val="009139A6"/>
    <w:rsid w:val="009448BB"/>
    <w:rsid w:val="00A3176C"/>
    <w:rsid w:val="00BA00AB"/>
    <w:rsid w:val="00E947A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519A0"/>
  <w15:chartTrackingRefBased/>
  <w15:docId w15:val="{7E48E3CA-27DE-4019-B35F-715061FC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2021-03-23T19:52:00Z</dcterms:created>
  <dcterms:modified xsi:type="dcterms:W3CDTF">2021-03-23T19:52:00Z</dcterms:modified>
</cp:coreProperties>
</file>